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24865296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FJ3FSM7XJ42E-1943046417-1780</_dlc_DocId>
    <_dlc_DocIdUrl xmlns="a19cb1c7-c5c7-46d4-85ae-d83685407bba">
      <Url>https://swpp2.dms.gkpge.pl/sites/43/_layouts/15/DocIdRedir.aspx?ID=FJ3FSM7XJ42E-1943046417-1780</Url>
      <Description>FJ3FSM7XJ42E-1943046417-1780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A8BBEEC9-EB04-43D2-BFB1-99382EBA156D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4EE9ABE-4C76-49B4-BF99-225FA84898A2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488f91eb-ebe2-4057-abbf-508a6f964f86</vt:lpwstr>
  </property>
</Properties>
</file>